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3F4C9D97" w14:textId="257E6CFB" w:rsidR="009F5793" w:rsidRPr="002B1E4B" w:rsidRDefault="009F5793" w:rsidP="009F5793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23285EF7" w14:textId="6618F59F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69BBF106" w14:textId="59CDBFD9" w:rsidR="009F5793" w:rsidRPr="008A2541" w:rsidRDefault="009F5793" w:rsidP="008A2541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 xml:space="preserve">Aktualne zaświadczenie z ZUS o niezaleganiu z opłacaniem </w:t>
      </w:r>
      <w:r w:rsidR="00CA350B" w:rsidRPr="002B1E4B">
        <w:rPr>
          <w:rFonts w:ascii="Arial" w:hAnsi="Arial" w:cs="Arial"/>
          <w:color w:val="auto"/>
          <w:sz w:val="18"/>
          <w:szCs w:val="18"/>
        </w:rPr>
        <w:t>składek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7A9F26F3" w14:textId="4DE05B10" w:rsidR="00246561" w:rsidRPr="00246561" w:rsidRDefault="00246561" w:rsidP="00246561">
      <w:pPr>
        <w:pStyle w:val="Akapitzlist"/>
        <w:numPr>
          <w:ilvl w:val="0"/>
          <w:numId w:val="50"/>
        </w:numPr>
        <w:ind w:left="284" w:hanging="284"/>
        <w:rPr>
          <w:rFonts w:ascii="Arial" w:hAnsi="Arial" w:cs="Arial"/>
          <w:b/>
          <w:bCs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</w:t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 xml:space="preserve">Opłacona polisa lub inny dokument ubezpieczenia potwierdzający, że </w:t>
      </w:r>
      <w:r>
        <w:rPr>
          <w:rFonts w:ascii="Arial" w:hAnsi="Arial" w:cs="Arial"/>
          <w:b/>
          <w:bCs/>
          <w:sz w:val="18"/>
          <w:szCs w:val="18"/>
          <w:lang w:eastAsia="pl-PL"/>
        </w:rPr>
        <w:t>Oferent</w:t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 xml:space="preserve"> jest ubezpieczony </w:t>
      </w:r>
      <w:r>
        <w:rPr>
          <w:rFonts w:ascii="Arial" w:hAnsi="Arial" w:cs="Arial"/>
          <w:b/>
          <w:bCs/>
          <w:sz w:val="18"/>
          <w:szCs w:val="18"/>
          <w:lang w:eastAsia="pl-PL"/>
        </w:rPr>
        <w:br/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 xml:space="preserve">od odpowiedzialności cywilnej w zakresie prowadzonej działalności gospodarczej w zakresie wskazanym w Zapytaniu Ofertowym na sumę gwarancyjną minimum </w:t>
      </w:r>
      <w:r w:rsidR="00E2608D">
        <w:rPr>
          <w:rFonts w:ascii="Arial" w:hAnsi="Arial" w:cs="Arial"/>
          <w:b/>
          <w:bCs/>
          <w:sz w:val="18"/>
          <w:szCs w:val="18"/>
          <w:lang w:eastAsia="pl-PL"/>
        </w:rPr>
        <w:t>400 </w:t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>000</w:t>
      </w:r>
      <w:r w:rsidR="00E2608D">
        <w:rPr>
          <w:rFonts w:ascii="Arial" w:hAnsi="Arial" w:cs="Arial"/>
          <w:b/>
          <w:bCs/>
          <w:sz w:val="18"/>
          <w:szCs w:val="18"/>
          <w:lang w:eastAsia="pl-PL"/>
        </w:rPr>
        <w:t xml:space="preserve">,00 </w:t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 xml:space="preserve">PLN (słownie: </w:t>
      </w:r>
      <w:r w:rsidR="00E2608D">
        <w:rPr>
          <w:rFonts w:ascii="Arial" w:hAnsi="Arial" w:cs="Arial"/>
          <w:b/>
          <w:bCs/>
          <w:sz w:val="18"/>
          <w:szCs w:val="18"/>
          <w:lang w:eastAsia="pl-PL"/>
        </w:rPr>
        <w:t>czterysta</w:t>
      </w:r>
      <w:r w:rsidRPr="00246561">
        <w:rPr>
          <w:rFonts w:ascii="Arial" w:hAnsi="Arial" w:cs="Arial"/>
          <w:b/>
          <w:bCs/>
          <w:sz w:val="18"/>
          <w:szCs w:val="18"/>
          <w:lang w:eastAsia="pl-PL"/>
        </w:rPr>
        <w:t xml:space="preserve"> tysięcy złotych 00/100).  </w:t>
      </w:r>
    </w:p>
    <w:p w14:paraId="11427E07" w14:textId="5D5E02D2" w:rsidR="00F67543" w:rsidRPr="008A2541" w:rsidRDefault="00861459" w:rsidP="008A2541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8A2541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8A2541" w:rsidRDefault="00861459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8A2541">
        <w:rPr>
          <w:sz w:val="18"/>
          <w:szCs w:val="18"/>
        </w:rPr>
        <w:t>PIT – 28 albo PIT 36L – w przypadku jednoosobowej działalności gospodarczej, za ostatnie 2 lata,</w:t>
      </w:r>
    </w:p>
    <w:p w14:paraId="1EEAD986" w14:textId="7B51C135" w:rsidR="00FF4199" w:rsidRDefault="00FF4199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7DB87730" w14:textId="112A4D79" w:rsidR="009F5793" w:rsidRPr="00006F0F" w:rsidRDefault="00006F0F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 w:rsidR="005F4FCC">
        <w:rPr>
          <w:sz w:val="18"/>
          <w:szCs w:val="18"/>
        </w:rPr>
        <w:t xml:space="preserve">pełnomocnictwa </w:t>
      </w:r>
      <w:r w:rsidR="009F5793" w:rsidRPr="00006F0F">
        <w:rPr>
          <w:sz w:val="18"/>
          <w:szCs w:val="18"/>
        </w:rPr>
        <w:t xml:space="preserve">osoby podpisującej ofertę </w:t>
      </w:r>
      <w:r w:rsidR="005F4FCC" w:rsidRPr="00006F0F">
        <w:rPr>
          <w:sz w:val="18"/>
          <w:szCs w:val="18"/>
        </w:rPr>
        <w:t>albo kopi</w:t>
      </w:r>
      <w:r w:rsidR="005F4FCC">
        <w:rPr>
          <w:sz w:val="18"/>
          <w:szCs w:val="18"/>
        </w:rPr>
        <w:t>ę</w:t>
      </w:r>
      <w:r w:rsidR="005F4FCC" w:rsidRPr="00006F0F">
        <w:rPr>
          <w:sz w:val="18"/>
          <w:szCs w:val="18"/>
        </w:rPr>
        <w:t xml:space="preserve"> pełnomocnictw</w:t>
      </w:r>
      <w:r w:rsidR="005F4FCC">
        <w:rPr>
          <w:sz w:val="18"/>
          <w:szCs w:val="18"/>
        </w:rPr>
        <w:t>a</w:t>
      </w:r>
      <w:r w:rsidR="005F4FCC" w:rsidRPr="00006F0F">
        <w:rPr>
          <w:sz w:val="18"/>
          <w:szCs w:val="18"/>
        </w:rPr>
        <w:t xml:space="preserve"> poświadczon</w:t>
      </w:r>
      <w:r w:rsidR="005F4FCC">
        <w:rPr>
          <w:sz w:val="18"/>
          <w:szCs w:val="18"/>
        </w:rPr>
        <w:t>ą</w:t>
      </w:r>
      <w:r w:rsidR="005F4FCC" w:rsidRPr="00006F0F">
        <w:rPr>
          <w:sz w:val="18"/>
          <w:szCs w:val="18"/>
        </w:rPr>
        <w:t xml:space="preserve"> za zgodność </w:t>
      </w:r>
      <w:r w:rsidR="00AB67CA">
        <w:rPr>
          <w:sz w:val="18"/>
          <w:szCs w:val="18"/>
        </w:rPr>
        <w:br/>
      </w:r>
      <w:r w:rsidR="005F4FCC" w:rsidRPr="00006F0F">
        <w:rPr>
          <w:sz w:val="18"/>
          <w:szCs w:val="18"/>
        </w:rPr>
        <w:t>z oryginałem przez osobę upoważnioną</w:t>
      </w:r>
      <w:r w:rsidR="00AB67CA">
        <w:rPr>
          <w:sz w:val="18"/>
          <w:szCs w:val="18"/>
        </w:rPr>
        <w:t xml:space="preserve">, </w:t>
      </w:r>
      <w:r w:rsidR="00AB67CA" w:rsidRPr="00006F0F">
        <w:rPr>
          <w:sz w:val="18"/>
          <w:szCs w:val="18"/>
        </w:rPr>
        <w:t>lub wskazanie, że umocowanie wynika bezpośrednio z treści KRS bądź innego rejestru</w:t>
      </w:r>
      <w:r w:rsidR="009F5793" w:rsidRPr="00006F0F">
        <w:rPr>
          <w:sz w:val="18"/>
          <w:szCs w:val="18"/>
        </w:rPr>
        <w:t>.</w:t>
      </w:r>
    </w:p>
    <w:p w14:paraId="28C159D6" w14:textId="5AFBCC7A" w:rsidR="009F5793" w:rsidRDefault="009F5793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 w:rsidR="005A4145"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E612C07" w14:textId="0BACFA0E" w:rsidR="005D7F8A" w:rsidRDefault="005D7F8A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 w:rsidR="00640B0A">
        <w:rPr>
          <w:sz w:val="18"/>
          <w:szCs w:val="18"/>
        </w:rPr>
        <w:t>Oferenta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 xml:space="preserve">jako czynnego podatnika VAT bądź odpowiedni wydruk z Portalu Podatkowego prowadzonego przez Ministra Finansów, potwierdzony za zgodność ze stanem faktycznym przez osobę umocowaną do reprezentowania </w:t>
      </w:r>
      <w:r w:rsidR="00640B0A"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 w:rsidR="00640B0A">
        <w:rPr>
          <w:sz w:val="18"/>
          <w:szCs w:val="18"/>
        </w:rPr>
        <w:t>Oferent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D41840" w:rsidRDefault="009B289D" w:rsidP="009B289D">
      <w:pPr>
        <w:pStyle w:val="MKTekst"/>
        <w:numPr>
          <w:ilvl w:val="0"/>
          <w:numId w:val="50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 w:rsidR="00640B0A">
        <w:rPr>
          <w:sz w:val="18"/>
          <w:szCs w:val="18"/>
        </w:rPr>
        <w:t>Oferent</w:t>
      </w:r>
      <w:r w:rsidR="00640B0A" w:rsidRPr="00D41840">
        <w:rPr>
          <w:sz w:val="18"/>
          <w:szCs w:val="18"/>
        </w:rPr>
        <w:t xml:space="preserve"> </w:t>
      </w:r>
      <w:r w:rsidRPr="00D41840">
        <w:rPr>
          <w:sz w:val="18"/>
          <w:szCs w:val="18"/>
        </w:rPr>
        <w:t>ma siedzibę lub miejsce zamieszkania za granicą:</w:t>
      </w:r>
    </w:p>
    <w:p w14:paraId="33D184E8" w14:textId="1FDFA3FF" w:rsidR="009B289D" w:rsidRPr="009B289D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 w:rsidR="00DE783D"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 w:rsidR="00006F0F"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 w:rsidR="005D7F8A"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07E47C35" w14:textId="64237810" w:rsidR="009B289D" w:rsidRPr="009B289D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5109AB"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 w:rsidR="00640B0A"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 w:rsidR="00640B0A"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3B26471E" w14:textId="0A5E34A3" w:rsidR="009B289D" w:rsidRPr="002B1E4B" w:rsidRDefault="009B289D" w:rsidP="00257A96">
      <w:pPr>
        <w:pStyle w:val="MKTekst"/>
        <w:numPr>
          <w:ilvl w:val="1"/>
          <w:numId w:val="80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>
        <w:rPr>
          <w:sz w:val="18"/>
          <w:szCs w:val="18"/>
        </w:rPr>
        <w:t>Oferenta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 w:rsidR="00640B0A">
        <w:rPr>
          <w:sz w:val="18"/>
          <w:szCs w:val="18"/>
        </w:rPr>
        <w:t>Oferent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77777777" w:rsidR="009F5793" w:rsidRPr="002B1E4B" w:rsidRDefault="009F5793" w:rsidP="002B1E4B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63A1B15" w14:textId="2261A666" w:rsidR="009F5793" w:rsidRPr="002B1E4B" w:rsidRDefault="009F5793" w:rsidP="00257A96">
      <w:pPr>
        <w:pStyle w:val="MKTekst"/>
        <w:numPr>
          <w:ilvl w:val="1"/>
          <w:numId w:val="81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lastRenderedPageBreak/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 w:rsidR="0039221D">
        <w:rPr>
          <w:sz w:val="18"/>
          <w:szCs w:val="18"/>
        </w:rPr>
        <w:br/>
      </w:r>
      <w:r w:rsidRPr="002B1E4B">
        <w:rPr>
          <w:sz w:val="18"/>
          <w:szCs w:val="18"/>
        </w:rPr>
        <w:t xml:space="preserve">z załącznikami </w:t>
      </w:r>
      <w:r w:rsidR="001C2B06">
        <w:rPr>
          <w:sz w:val="18"/>
          <w:szCs w:val="18"/>
        </w:rPr>
        <w:t>oraz</w:t>
      </w:r>
    </w:p>
    <w:p w14:paraId="3D1DD41B" w14:textId="54BED5D3" w:rsidR="009F5793" w:rsidRPr="00246561" w:rsidRDefault="009F5793" w:rsidP="00246561">
      <w:pPr>
        <w:pStyle w:val="MKTekst"/>
        <w:numPr>
          <w:ilvl w:val="1"/>
          <w:numId w:val="81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 w:rsidR="0039221D">
        <w:rPr>
          <w:sz w:val="18"/>
          <w:szCs w:val="18"/>
        </w:rPr>
        <w:t>jeżeli</w:t>
      </w:r>
      <w:r w:rsidR="00CE1976">
        <w:rPr>
          <w:sz w:val="18"/>
          <w:szCs w:val="18"/>
        </w:rPr>
        <w:t xml:space="preserve"> dotyczy</w:t>
      </w:r>
      <w:r w:rsidRPr="002B1E4B">
        <w:rPr>
          <w:sz w:val="18"/>
          <w:szCs w:val="18"/>
        </w:rPr>
        <w:t>.</w:t>
      </w:r>
    </w:p>
    <w:p w14:paraId="5537C031" w14:textId="77777777" w:rsidR="009F5793" w:rsidRPr="00E12B8E" w:rsidRDefault="009F5793" w:rsidP="009F5793">
      <w:pPr>
        <w:pStyle w:val="MKTekst"/>
        <w:spacing w:line="240" w:lineRule="auto"/>
        <w:ind w:firstLine="0"/>
        <w:rPr>
          <w:i/>
        </w:rPr>
      </w:pPr>
    </w:p>
    <w:p w14:paraId="64068547" w14:textId="1D3716D2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2B1E4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3"/>
    </w:p>
    <w:p w14:paraId="6D9C4D51" w14:textId="03162D64" w:rsidR="00246561" w:rsidRPr="00A2402F" w:rsidRDefault="00A2402F" w:rsidP="00A2402F">
      <w:pPr>
        <w:spacing w:after="200"/>
        <w:ind w:left="284"/>
        <w:jc w:val="both"/>
        <w:rPr>
          <w:rFonts w:cs="Arial"/>
          <w:b/>
          <w:bCs/>
          <w:sz w:val="18"/>
          <w:szCs w:val="18"/>
        </w:rPr>
      </w:pPr>
      <w:r w:rsidRPr="00A2402F">
        <w:rPr>
          <w:rFonts w:cs="Arial"/>
          <w:b/>
          <w:bCs/>
          <w:sz w:val="18"/>
          <w:szCs w:val="18"/>
        </w:rPr>
        <w:t>Oferent przedstawi wystawiony na potrzeby niniejszego Zapytania Ofertowego przez IBM Polska Sp. z o.o. dokument potwierdzający że Oferent posiada status partnera handlowego firmy IBM i posiada autoryzację uprawniającą do sprzedaży produktów objętych przedmiotowym Zapytaniem Ofertowym.</w:t>
      </w:r>
    </w:p>
    <w:p w14:paraId="73290A3E" w14:textId="622ED769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60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6A1FCFC9" w14:textId="77777777" w:rsidR="00A2402F" w:rsidRPr="00A2402F" w:rsidRDefault="009F5793" w:rsidP="00447074">
      <w:pPr>
        <w:numPr>
          <w:ilvl w:val="1"/>
          <w:numId w:val="52"/>
        </w:numPr>
        <w:tabs>
          <w:tab w:val="left" w:pos="284"/>
        </w:tabs>
        <w:autoSpaceDE w:val="0"/>
        <w:autoSpaceDN w:val="0"/>
        <w:ind w:left="284" w:right="184" w:hanging="284"/>
        <w:jc w:val="both"/>
        <w:rPr>
          <w:rFonts w:cs="Arial"/>
          <w:b/>
          <w:bCs/>
          <w:sz w:val="18"/>
          <w:szCs w:val="18"/>
        </w:rPr>
      </w:pPr>
      <w:r w:rsidRPr="00A2402F">
        <w:rPr>
          <w:rFonts w:cs="Arial"/>
          <w:b/>
          <w:bCs/>
          <w:sz w:val="18"/>
          <w:szCs w:val="18"/>
        </w:rPr>
        <w:t>Podanie wynagrodzenia za prace objęte zakresem zapytania ofertowego</w:t>
      </w:r>
      <w:r w:rsidR="00A2402F" w:rsidRPr="00A2402F">
        <w:rPr>
          <w:rFonts w:cs="Arial"/>
          <w:b/>
          <w:bCs/>
          <w:sz w:val="18"/>
          <w:szCs w:val="18"/>
        </w:rPr>
        <w:t>.</w:t>
      </w:r>
    </w:p>
    <w:p w14:paraId="2EF1AF87" w14:textId="0816B4B9" w:rsidR="009F5793" w:rsidRPr="00A2402F" w:rsidRDefault="009F5793" w:rsidP="00A2402F">
      <w:pPr>
        <w:tabs>
          <w:tab w:val="left" w:pos="284"/>
        </w:tabs>
        <w:autoSpaceDE w:val="0"/>
        <w:autoSpaceDN w:val="0"/>
        <w:ind w:left="284" w:right="184"/>
        <w:jc w:val="both"/>
        <w:rPr>
          <w:rFonts w:cs="Arial"/>
          <w:sz w:val="18"/>
          <w:szCs w:val="18"/>
        </w:rPr>
      </w:pPr>
      <w:r w:rsidRPr="00A2402F">
        <w:rPr>
          <w:rFonts w:cs="Arial"/>
          <w:sz w:val="18"/>
          <w:szCs w:val="18"/>
        </w:rPr>
        <w:t>Kwoty przedstawione w ofercie handlowej powinny być wyrażone w kwocie netto.</w:t>
      </w:r>
    </w:p>
    <w:p w14:paraId="6B6443C8" w14:textId="1A3FCF16" w:rsidR="009F5793" w:rsidRDefault="005109AB" w:rsidP="009F5793">
      <w:pPr>
        <w:pStyle w:val="Akapitzlist"/>
        <w:numPr>
          <w:ilvl w:val="0"/>
          <w:numId w:val="52"/>
        </w:numPr>
        <w:tabs>
          <w:tab w:val="clear" w:pos="207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Zobowiązanie do</w:t>
      </w:r>
      <w:r w:rsidRPr="002B1E4B">
        <w:rPr>
          <w:rFonts w:ascii="Arial" w:hAnsi="Arial" w:cs="Arial"/>
          <w:sz w:val="18"/>
          <w:szCs w:val="18"/>
        </w:rPr>
        <w:t xml:space="preserve"> </w:t>
      </w:r>
      <w:r w:rsidR="009F5793" w:rsidRPr="002B1E4B">
        <w:rPr>
          <w:rFonts w:ascii="Arial" w:hAnsi="Arial" w:cs="Arial"/>
          <w:sz w:val="18"/>
          <w:szCs w:val="18"/>
        </w:rPr>
        <w:t>złożenia zabezpieczenia należyt</w:t>
      </w:r>
      <w:r w:rsidR="006D5DA3">
        <w:rPr>
          <w:rFonts w:ascii="Arial" w:hAnsi="Arial" w:cs="Arial"/>
          <w:sz w:val="18"/>
          <w:szCs w:val="18"/>
        </w:rPr>
        <w:t>ego</w:t>
      </w:r>
      <w:r w:rsidR="009F5793" w:rsidRPr="002B1E4B">
        <w:rPr>
          <w:rFonts w:ascii="Arial" w:hAnsi="Arial" w:cs="Arial"/>
          <w:sz w:val="18"/>
          <w:szCs w:val="18"/>
        </w:rPr>
        <w:t xml:space="preserve"> </w:t>
      </w:r>
      <w:r w:rsidR="006D5DA3">
        <w:rPr>
          <w:rFonts w:ascii="Arial" w:hAnsi="Arial" w:cs="Arial"/>
          <w:sz w:val="18"/>
          <w:szCs w:val="18"/>
        </w:rPr>
        <w:t>wykonania</w:t>
      </w:r>
      <w:r w:rsidR="009F5793" w:rsidRPr="002B1E4B">
        <w:rPr>
          <w:rFonts w:ascii="Arial" w:hAnsi="Arial" w:cs="Arial"/>
          <w:sz w:val="18"/>
          <w:szCs w:val="18"/>
        </w:rPr>
        <w:t xml:space="preserve"> Umowy w wysokości </w:t>
      </w:r>
      <w:r>
        <w:rPr>
          <w:rFonts w:ascii="Arial" w:hAnsi="Arial" w:cs="Arial"/>
          <w:sz w:val="18"/>
          <w:szCs w:val="18"/>
        </w:rPr>
        <w:t>i formie określonej w Zapytaniu Ofertowym</w:t>
      </w:r>
      <w:r w:rsidR="009F5793" w:rsidRPr="002B1E4B">
        <w:rPr>
          <w:rFonts w:ascii="Arial" w:hAnsi="Arial" w:cs="Arial"/>
          <w:sz w:val="18"/>
          <w:szCs w:val="18"/>
        </w:rPr>
        <w:t xml:space="preserve">. </w:t>
      </w:r>
    </w:p>
    <w:p w14:paraId="5C3A46C6" w14:textId="77777777" w:rsidR="009F5793" w:rsidRPr="002B1E4B" w:rsidRDefault="009F5793" w:rsidP="009F5793">
      <w:pPr>
        <w:ind w:right="-1"/>
        <w:jc w:val="both"/>
        <w:rPr>
          <w:rFonts w:cs="Arial"/>
          <w:sz w:val="18"/>
          <w:szCs w:val="18"/>
        </w:rPr>
      </w:pPr>
    </w:p>
    <w:p w14:paraId="42BA0304" w14:textId="77777777" w:rsidR="009F5793" w:rsidRPr="008A2541" w:rsidRDefault="009F5793" w:rsidP="009F5793">
      <w:pPr>
        <w:ind w:right="-1"/>
        <w:jc w:val="both"/>
        <w:rPr>
          <w:rFonts w:cs="Arial"/>
          <w:i/>
          <w:iCs/>
          <w:sz w:val="18"/>
          <w:szCs w:val="18"/>
        </w:rPr>
      </w:pPr>
      <w:r w:rsidRPr="008A2541">
        <w:rPr>
          <w:rFonts w:cs="Arial"/>
          <w:i/>
          <w:iCs/>
          <w:sz w:val="18"/>
          <w:szCs w:val="18"/>
        </w:rPr>
        <w:t>Uwaga!</w:t>
      </w:r>
    </w:p>
    <w:p w14:paraId="751293F4" w14:textId="77777777" w:rsidR="009F5793" w:rsidRPr="008A2541" w:rsidRDefault="009F5793" w:rsidP="009F5793">
      <w:pPr>
        <w:ind w:right="-1"/>
        <w:jc w:val="both"/>
        <w:rPr>
          <w:rFonts w:cs="Arial"/>
          <w:b/>
          <w:i/>
          <w:iCs/>
          <w:sz w:val="18"/>
          <w:szCs w:val="18"/>
        </w:rPr>
      </w:pPr>
      <w:r w:rsidRPr="008A2541">
        <w:rPr>
          <w:rFonts w:cs="Arial"/>
          <w:b/>
          <w:i/>
          <w:iCs/>
          <w:sz w:val="18"/>
          <w:szCs w:val="18"/>
        </w:rPr>
        <w:t>W przypadku oferty składanej przez Konsorcjum:</w:t>
      </w:r>
    </w:p>
    <w:p w14:paraId="64C3003C" w14:textId="79F12349" w:rsidR="009F5793" w:rsidRPr="008A2541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>Wymagane jest przedłożenie dokumentów opisanych w pkt. I Dokumenty formalne ppkt. 1-</w:t>
      </w:r>
      <w:r w:rsidR="00583FAF" w:rsidRPr="008A2541">
        <w:rPr>
          <w:rFonts w:ascii="Arial" w:hAnsi="Arial" w:cs="Arial"/>
          <w:i/>
          <w:iCs/>
          <w:sz w:val="18"/>
          <w:szCs w:val="18"/>
        </w:rPr>
        <w:t>4</w:t>
      </w:r>
      <w:r w:rsidRPr="008A2541">
        <w:rPr>
          <w:rFonts w:ascii="Arial" w:hAnsi="Arial" w:cs="Arial"/>
          <w:i/>
          <w:iCs/>
          <w:sz w:val="18"/>
          <w:szCs w:val="18"/>
        </w:rPr>
        <w:t xml:space="preserve"> przez wszystkich uczestników konsorcjum.</w:t>
      </w:r>
    </w:p>
    <w:p w14:paraId="27ECDCBC" w14:textId="7DFD6A76" w:rsidR="009F5793" w:rsidRPr="008A2541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8A2541">
        <w:rPr>
          <w:rFonts w:ascii="Arial" w:hAnsi="Arial" w:cs="Arial"/>
          <w:i/>
          <w:iCs/>
          <w:sz w:val="18"/>
          <w:szCs w:val="18"/>
        </w:rPr>
        <w:t>, z zastrzeżeniem pkt. 1 powyżej.</w:t>
      </w:r>
      <w:r w:rsidRPr="008A2541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44DCD118" w14:textId="7DEA1EA2" w:rsidR="009F5793" w:rsidRPr="008A2541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>Wymagane jest złożenie umowy konsorcjum</w:t>
      </w:r>
      <w:r w:rsidR="003E132D" w:rsidRPr="008A2541">
        <w:rPr>
          <w:rFonts w:ascii="Arial" w:hAnsi="Arial" w:cs="Arial"/>
          <w:i/>
          <w:iCs/>
          <w:sz w:val="18"/>
          <w:szCs w:val="18"/>
        </w:rPr>
        <w:t xml:space="preserve"> – w formie oryginału albo kopii poświadczonej za zgodność </w:t>
      </w:r>
      <w:r w:rsidR="001A7AB4" w:rsidRPr="008A2541">
        <w:rPr>
          <w:rFonts w:ascii="Arial" w:hAnsi="Arial" w:cs="Arial"/>
          <w:i/>
          <w:iCs/>
          <w:sz w:val="18"/>
          <w:szCs w:val="18"/>
        </w:rPr>
        <w:br/>
      </w:r>
      <w:r w:rsidR="003E132D" w:rsidRPr="008A2541">
        <w:rPr>
          <w:rFonts w:ascii="Arial" w:hAnsi="Arial" w:cs="Arial"/>
          <w:i/>
          <w:iCs/>
          <w:sz w:val="18"/>
          <w:szCs w:val="18"/>
        </w:rPr>
        <w:t>z oryginałem przez osobę upoważnioną</w:t>
      </w:r>
      <w:r w:rsidRPr="008A2541">
        <w:rPr>
          <w:rFonts w:ascii="Arial" w:hAnsi="Arial" w:cs="Arial"/>
          <w:i/>
          <w:iCs/>
          <w:sz w:val="18"/>
          <w:szCs w:val="18"/>
        </w:rPr>
        <w:t xml:space="preserve"> (ze zdefiniowanymi obowiązkami konsorcjantów oraz informacją </w:t>
      </w:r>
      <w:r w:rsidR="001A7AB4" w:rsidRPr="008A2541">
        <w:rPr>
          <w:rFonts w:ascii="Arial" w:hAnsi="Arial" w:cs="Arial"/>
          <w:i/>
          <w:iCs/>
          <w:sz w:val="18"/>
          <w:szCs w:val="18"/>
        </w:rPr>
        <w:br/>
      </w:r>
      <w:r w:rsidRPr="008A2541">
        <w:rPr>
          <w:rFonts w:ascii="Arial" w:hAnsi="Arial" w:cs="Arial"/>
          <w:i/>
          <w:iCs/>
          <w:sz w:val="18"/>
          <w:szCs w:val="18"/>
        </w:rPr>
        <w:t xml:space="preserve">o procentowym zaangażowaniu poszczególnych uczestników konsorcjum w łącznej szacunkowej wartości oferty) oraz pełnomocnictwa </w:t>
      </w:r>
      <w:r w:rsidR="003E132D" w:rsidRPr="008A2541">
        <w:rPr>
          <w:rFonts w:ascii="Arial" w:hAnsi="Arial" w:cs="Arial"/>
          <w:i/>
          <w:iCs/>
          <w:sz w:val="18"/>
          <w:szCs w:val="18"/>
        </w:rPr>
        <w:t xml:space="preserve">dla </w:t>
      </w:r>
      <w:r w:rsidRPr="008A2541">
        <w:rPr>
          <w:rFonts w:ascii="Arial" w:hAnsi="Arial" w:cs="Arial"/>
          <w:i/>
          <w:iCs/>
          <w:sz w:val="18"/>
          <w:szCs w:val="18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8A2541" w:rsidRDefault="003E132D" w:rsidP="00C90D3B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>Lider konsorcjum ponosi odpowiedzialność za realizację wszystkich formalnych wymagań wobec PSG.</w:t>
      </w:r>
    </w:p>
    <w:p w14:paraId="65E31792" w14:textId="5FD6B772" w:rsidR="009F5793" w:rsidRPr="008A2541" w:rsidRDefault="005D1F20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>Informacje</w:t>
      </w:r>
      <w:r w:rsidR="009F5793" w:rsidRPr="008A2541">
        <w:rPr>
          <w:rFonts w:ascii="Arial" w:hAnsi="Arial" w:cs="Arial"/>
          <w:i/>
          <w:iCs/>
          <w:sz w:val="18"/>
          <w:szCs w:val="18"/>
        </w:rPr>
        <w:t xml:space="preserve"> dostarczone przez Oferentów </w:t>
      </w:r>
      <w:r w:rsidRPr="008A2541">
        <w:rPr>
          <w:rFonts w:ascii="Arial" w:hAnsi="Arial" w:cs="Arial"/>
          <w:i/>
          <w:iCs/>
          <w:sz w:val="18"/>
          <w:szCs w:val="18"/>
        </w:rPr>
        <w:t>występujących jako konsorcjum</w:t>
      </w:r>
      <w:r w:rsidR="009F5793" w:rsidRPr="008A2541">
        <w:rPr>
          <w:rFonts w:ascii="Arial" w:hAnsi="Arial" w:cs="Arial"/>
          <w:i/>
          <w:iCs/>
          <w:sz w:val="18"/>
          <w:szCs w:val="18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8A2541">
        <w:rPr>
          <w:rFonts w:ascii="Arial" w:hAnsi="Arial" w:cs="Arial"/>
          <w:i/>
          <w:iCs/>
          <w:sz w:val="18"/>
          <w:szCs w:val="18"/>
        </w:rPr>
        <w:t>PSG.</w:t>
      </w:r>
      <w:r w:rsidR="009F5793" w:rsidRPr="008A2541">
        <w:rPr>
          <w:rFonts w:ascii="Arial" w:hAnsi="Arial" w:cs="Arial"/>
          <w:i/>
          <w:iCs/>
          <w:sz w:val="18"/>
          <w:szCs w:val="18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8A2541">
        <w:rPr>
          <w:rFonts w:ascii="Arial" w:hAnsi="Arial" w:cs="Arial"/>
          <w:i/>
          <w:iCs/>
          <w:sz w:val="18"/>
          <w:szCs w:val="18"/>
        </w:rPr>
        <w:t>zakresu umowy</w:t>
      </w:r>
      <w:r w:rsidR="009F5793" w:rsidRPr="008A2541">
        <w:rPr>
          <w:rFonts w:ascii="Arial" w:hAnsi="Arial" w:cs="Arial"/>
          <w:i/>
          <w:iCs/>
          <w:sz w:val="18"/>
          <w:szCs w:val="18"/>
        </w:rPr>
        <w:t xml:space="preserve">, do której wykonania wymagane jest posiadanie tych uprawnień.  </w:t>
      </w:r>
    </w:p>
    <w:p w14:paraId="540C24DD" w14:textId="77777777" w:rsidR="009F5793" w:rsidRPr="008A2541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8A2541">
        <w:rPr>
          <w:rFonts w:ascii="Arial" w:hAnsi="Arial" w:cs="Arial"/>
          <w:i/>
          <w:iCs/>
          <w:sz w:val="18"/>
          <w:szCs w:val="18"/>
        </w:rPr>
        <w:t xml:space="preserve">W przypadku konsorcjum weryfikacji finansowej podlegają wszyscy uczestnicy konsorcjum. </w:t>
      </w:r>
    </w:p>
    <w:p w14:paraId="139319A0" w14:textId="77777777" w:rsidR="009F5793" w:rsidRPr="002B1E4B" w:rsidRDefault="009F5793" w:rsidP="009F5793">
      <w:pPr>
        <w:pStyle w:val="Tekstpodstawowy"/>
        <w:tabs>
          <w:tab w:val="num" w:pos="567"/>
        </w:tabs>
        <w:spacing w:after="0"/>
        <w:ind w:left="567" w:right="140" w:hanging="567"/>
        <w:jc w:val="center"/>
        <w:rPr>
          <w:rFonts w:cs="Arial"/>
          <w:b/>
          <w:sz w:val="18"/>
          <w:szCs w:val="18"/>
          <w:u w:val="single"/>
        </w:rPr>
      </w:pPr>
    </w:p>
    <w:p w14:paraId="0D4AD410" w14:textId="77777777" w:rsidR="009F5793" w:rsidRPr="002B1E4B" w:rsidRDefault="009F5793" w:rsidP="002B1E4B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0AB6217D" w14:textId="77777777" w:rsidR="009F5793" w:rsidRPr="002B1E4B" w:rsidRDefault="009F5793" w:rsidP="009F5793">
      <w:pPr>
        <w:rPr>
          <w:sz w:val="18"/>
          <w:szCs w:val="18"/>
        </w:rPr>
      </w:pPr>
    </w:p>
    <w:p w14:paraId="54682B07" w14:textId="77777777" w:rsidR="00A25D7C" w:rsidRDefault="00A25D7C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  <w:sectPr w:rsidR="00A25D7C" w:rsidSect="00791FAF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9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9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4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C90D3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Pr="00C90D3B" w:rsidRDefault="00A25D7C" w:rsidP="00A25D7C">
      <w:pPr>
        <w:numPr>
          <w:ilvl w:val="0"/>
          <w:numId w:val="67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Pr="00C90D3B" w:rsidRDefault="00A25D7C" w:rsidP="00A25D7C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2E3B24C" w14:textId="77777777" w:rsidR="00A25D7C" w:rsidRPr="00C90D3B" w:rsidRDefault="00A25D7C" w:rsidP="00A25D7C">
      <w:pPr>
        <w:jc w:val="center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90D3B" w:rsidRDefault="00A25D7C" w:rsidP="00A25D7C">
      <w:pPr>
        <w:numPr>
          <w:ilvl w:val="0"/>
          <w:numId w:val="67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12B8E" w:rsidRDefault="00A25D7C" w:rsidP="00A25D7C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0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0"/>
    <w:p w14:paraId="0E583EEA" w14:textId="5B7624F1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DE783D">
        <w:rPr>
          <w:rFonts w:eastAsia="Calibri" w:cs="Arial"/>
          <w:sz w:val="18"/>
        </w:rPr>
        <w:t xml:space="preserve"> </w:t>
      </w:r>
    </w:p>
    <w:p w14:paraId="45C68D9B" w14:textId="0CECA421" w:rsidR="00A25D7C" w:rsidRPr="00A2402F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="00A2402F">
        <w:rPr>
          <w:rFonts w:cs="Arial"/>
          <w:b/>
          <w:sz w:val="18"/>
        </w:rPr>
        <w:t>..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A2402F">
        <w:rPr>
          <w:rFonts w:cs="Arial"/>
          <w:b/>
          <w:i/>
          <w:iCs/>
          <w:sz w:val="18"/>
        </w:rPr>
        <w:t>[uzupełnia Oferent</w:t>
      </w:r>
      <w:r w:rsidR="00D40DC6" w:rsidRPr="00A2402F">
        <w:rPr>
          <w:rFonts w:cs="Arial"/>
          <w:b/>
          <w:i/>
          <w:iCs/>
          <w:sz w:val="18"/>
        </w:rPr>
        <w:t xml:space="preserve"> – nie może być krótszy niż </w:t>
      </w:r>
      <w:r w:rsidR="00A2402F" w:rsidRPr="00A2402F">
        <w:rPr>
          <w:rFonts w:cs="Arial"/>
          <w:b/>
          <w:i/>
          <w:iCs/>
          <w:sz w:val="18"/>
        </w:rPr>
        <w:t>80 dni</w:t>
      </w:r>
      <w:r w:rsidR="007D368D" w:rsidRPr="00A2402F">
        <w:rPr>
          <w:rFonts w:cs="Arial"/>
          <w:b/>
          <w:i/>
          <w:iCs/>
          <w:sz w:val="18"/>
        </w:rPr>
        <w:t>]</w:t>
      </w:r>
      <w:r w:rsidRPr="00A2402F">
        <w:rPr>
          <w:rFonts w:cs="Arial"/>
          <w:sz w:val="18"/>
        </w:rPr>
        <w:t xml:space="preserve"> od daty jej złożenia,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576A6802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 xml:space="preserve">/ Pliki do pobrania </w:t>
      </w:r>
    </w:p>
    <w:p w14:paraId="4DDA6496" w14:textId="6F220EC5" w:rsidR="006762FD" w:rsidRPr="002B1E4B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</w:t>
      </w:r>
      <w:r w:rsidRPr="002B1E4B">
        <w:rPr>
          <w:rFonts w:cs="Arial"/>
          <w:b/>
          <w:bCs/>
          <w:sz w:val="18"/>
          <w:u w:val="single"/>
        </w:rPr>
        <w:lastRenderedPageBreak/>
        <w:t xml:space="preserve">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BD0DEB6" w14:textId="14DF6919" w:rsidR="00FB0196" w:rsidRDefault="00FB0196" w:rsidP="00DF23E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A25D7C"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65E2B1E2" w14:textId="77777777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4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65F8EC77" w14:textId="60929140" w:rsidR="00006F0F" w:rsidRPr="008A2541" w:rsidRDefault="00006F0F" w:rsidP="008A2541">
      <w:pPr>
        <w:spacing w:line="280" w:lineRule="atLeast"/>
        <w:jc w:val="both"/>
        <w:rPr>
          <w:rFonts w:cs="Arial"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8A2541">
        <w:rPr>
          <w:rFonts w:cs="Arial"/>
          <w:sz w:val="20"/>
        </w:rPr>
        <w:t>„</w:t>
      </w:r>
      <w:r w:rsidR="008A2541" w:rsidRPr="008A2541">
        <w:rPr>
          <w:rFonts w:cs="Arial"/>
          <w:sz w:val="20"/>
        </w:rPr>
        <w:t>Zapewnienie świadczenia usług wsparcia technicznego producenta do licencji IBM Virtual Storage Center</w:t>
      </w:r>
      <w:r w:rsidR="008A2541">
        <w:rPr>
          <w:rFonts w:eastAsia="Calibri" w:cs="Arial"/>
          <w:i/>
          <w:iCs/>
          <w:sz w:val="20"/>
        </w:rPr>
        <w:t xml:space="preserve">”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23D5A1" w14:textId="77777777" w:rsidR="0065309A" w:rsidRDefault="0065309A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1F32C95" w14:textId="77777777" w:rsidR="0065309A" w:rsidRPr="008074AE" w:rsidRDefault="0065309A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65309A" w:rsidRPr="008074AE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8CFF8" w14:textId="77777777" w:rsidR="00321BD7" w:rsidRDefault="00321BD7">
      <w:r>
        <w:separator/>
      </w:r>
    </w:p>
  </w:endnote>
  <w:endnote w:type="continuationSeparator" w:id="0">
    <w:p w14:paraId="133DB8CC" w14:textId="77777777" w:rsidR="00321BD7" w:rsidRDefault="0032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4C3FF6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5" w:name="_Hlk210214058"/>
  <w:bookmarkStart w:id="6" w:name="_Hlk210214059"/>
  <w:bookmarkStart w:id="7" w:name="_Hlk210214081"/>
  <w:bookmarkStart w:id="8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89A11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5"/>
    <w:bookmarkEnd w:id="6"/>
    <w:bookmarkEnd w:id="7"/>
    <w:bookmarkEnd w:id="8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8175" w14:textId="77777777" w:rsidR="00321BD7" w:rsidRDefault="00321BD7">
      <w:r>
        <w:separator/>
      </w:r>
    </w:p>
  </w:footnote>
  <w:footnote w:type="continuationSeparator" w:id="0">
    <w:p w14:paraId="70933FDA" w14:textId="77777777" w:rsidR="00321BD7" w:rsidRDefault="00321BD7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2B5AF8B3" w:rsidR="00B00E1B" w:rsidRDefault="00B00E1B" w:rsidP="00A11439">
    <w:pPr>
      <w:pStyle w:val="Nagwek"/>
      <w:tabs>
        <w:tab w:val="center" w:pos="4677"/>
        <w:tab w:val="left" w:pos="577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5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0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4"/>
  </w:num>
  <w:num w:numId="2" w16cid:durableId="245194207">
    <w:abstractNumId w:val="68"/>
  </w:num>
  <w:num w:numId="3" w16cid:durableId="1089697255">
    <w:abstractNumId w:val="75"/>
  </w:num>
  <w:num w:numId="4" w16cid:durableId="518665816">
    <w:abstractNumId w:val="21"/>
  </w:num>
  <w:num w:numId="5" w16cid:durableId="25647178">
    <w:abstractNumId w:val="4"/>
  </w:num>
  <w:num w:numId="6" w16cid:durableId="881795476">
    <w:abstractNumId w:val="57"/>
  </w:num>
  <w:num w:numId="7" w16cid:durableId="1008215186">
    <w:abstractNumId w:val="38"/>
  </w:num>
  <w:num w:numId="8" w16cid:durableId="1485126445">
    <w:abstractNumId w:val="50"/>
  </w:num>
  <w:num w:numId="9" w16cid:durableId="1870021227">
    <w:abstractNumId w:val="19"/>
  </w:num>
  <w:num w:numId="10" w16cid:durableId="788822764">
    <w:abstractNumId w:val="41"/>
  </w:num>
  <w:num w:numId="11" w16cid:durableId="1952005908">
    <w:abstractNumId w:val="78"/>
  </w:num>
  <w:num w:numId="12" w16cid:durableId="1685665645">
    <w:abstractNumId w:val="29"/>
  </w:num>
  <w:num w:numId="13" w16cid:durableId="1809006257">
    <w:abstractNumId w:val="26"/>
  </w:num>
  <w:num w:numId="14" w16cid:durableId="1420448262">
    <w:abstractNumId w:val="13"/>
  </w:num>
  <w:num w:numId="15" w16cid:durableId="1297250702">
    <w:abstractNumId w:val="61"/>
  </w:num>
  <w:num w:numId="16" w16cid:durableId="1952782485">
    <w:abstractNumId w:val="44"/>
  </w:num>
  <w:num w:numId="17" w16cid:durableId="436102842">
    <w:abstractNumId w:val="62"/>
  </w:num>
  <w:num w:numId="18" w16cid:durableId="771823184">
    <w:abstractNumId w:val="7"/>
  </w:num>
  <w:num w:numId="19" w16cid:durableId="1120227665">
    <w:abstractNumId w:val="45"/>
  </w:num>
  <w:num w:numId="20" w16cid:durableId="1771007772">
    <w:abstractNumId w:val="22"/>
  </w:num>
  <w:num w:numId="21" w16cid:durableId="1843660178">
    <w:abstractNumId w:val="51"/>
  </w:num>
  <w:num w:numId="22" w16cid:durableId="510989526">
    <w:abstractNumId w:val="39"/>
  </w:num>
  <w:num w:numId="23" w16cid:durableId="522742870">
    <w:abstractNumId w:val="46"/>
  </w:num>
  <w:num w:numId="24" w16cid:durableId="572014028">
    <w:abstractNumId w:val="76"/>
  </w:num>
  <w:num w:numId="25" w16cid:durableId="946619712">
    <w:abstractNumId w:val="35"/>
  </w:num>
  <w:num w:numId="26" w16cid:durableId="2087799732">
    <w:abstractNumId w:val="71"/>
  </w:num>
  <w:num w:numId="27" w16cid:durableId="1639722664">
    <w:abstractNumId w:val="16"/>
  </w:num>
  <w:num w:numId="28" w16cid:durableId="1992365686">
    <w:abstractNumId w:val="40"/>
  </w:num>
  <w:num w:numId="29" w16cid:durableId="206112387">
    <w:abstractNumId w:val="58"/>
  </w:num>
  <w:num w:numId="30" w16cid:durableId="482619971">
    <w:abstractNumId w:val="73"/>
  </w:num>
  <w:num w:numId="31" w16cid:durableId="243229659">
    <w:abstractNumId w:val="47"/>
  </w:num>
  <w:num w:numId="32" w16cid:durableId="1258826265">
    <w:abstractNumId w:val="6"/>
  </w:num>
  <w:num w:numId="33" w16cid:durableId="1728409043">
    <w:abstractNumId w:val="48"/>
  </w:num>
  <w:num w:numId="34" w16cid:durableId="1475640184">
    <w:abstractNumId w:val="67"/>
  </w:num>
  <w:num w:numId="35" w16cid:durableId="2054454270">
    <w:abstractNumId w:val="27"/>
  </w:num>
  <w:num w:numId="36" w16cid:durableId="134571864">
    <w:abstractNumId w:val="30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1"/>
  </w:num>
  <w:num w:numId="40" w16cid:durableId="747192911">
    <w:abstractNumId w:val="54"/>
  </w:num>
  <w:num w:numId="41" w16cid:durableId="785009284">
    <w:abstractNumId w:val="66"/>
  </w:num>
  <w:num w:numId="42" w16cid:durableId="1282110272">
    <w:abstractNumId w:val="60"/>
  </w:num>
  <w:num w:numId="43" w16cid:durableId="2103135822">
    <w:abstractNumId w:val="69"/>
  </w:num>
  <w:num w:numId="44" w16cid:durableId="150217821">
    <w:abstractNumId w:val="36"/>
  </w:num>
  <w:num w:numId="45" w16cid:durableId="1671985734">
    <w:abstractNumId w:val="56"/>
  </w:num>
  <w:num w:numId="46" w16cid:durableId="1922375889">
    <w:abstractNumId w:val="77"/>
  </w:num>
  <w:num w:numId="47" w16cid:durableId="2091348813">
    <w:abstractNumId w:val="14"/>
  </w:num>
  <w:num w:numId="48" w16cid:durableId="1209604748">
    <w:abstractNumId w:val="10"/>
  </w:num>
  <w:num w:numId="49" w16cid:durableId="1766923033">
    <w:abstractNumId w:val="15"/>
  </w:num>
  <w:num w:numId="50" w16cid:durableId="409277206">
    <w:abstractNumId w:val="59"/>
  </w:num>
  <w:num w:numId="51" w16cid:durableId="12738983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8"/>
  </w:num>
  <w:num w:numId="53" w16cid:durableId="193539628">
    <w:abstractNumId w:val="33"/>
  </w:num>
  <w:num w:numId="54" w16cid:durableId="1328435291">
    <w:abstractNumId w:val="34"/>
  </w:num>
  <w:num w:numId="55" w16cid:durableId="674503366">
    <w:abstractNumId w:val="12"/>
  </w:num>
  <w:num w:numId="56" w16cid:durableId="1492331304">
    <w:abstractNumId w:val="52"/>
  </w:num>
  <w:num w:numId="57" w16cid:durableId="1634024600">
    <w:abstractNumId w:val="72"/>
  </w:num>
  <w:num w:numId="58" w16cid:durableId="778794190">
    <w:abstractNumId w:val="65"/>
  </w:num>
  <w:num w:numId="59" w16cid:durableId="1775787579">
    <w:abstractNumId w:val="17"/>
  </w:num>
  <w:num w:numId="60" w16cid:durableId="1123041711">
    <w:abstractNumId w:val="63"/>
  </w:num>
  <w:num w:numId="61" w16cid:durableId="242375273">
    <w:abstractNumId w:val="79"/>
  </w:num>
  <w:num w:numId="62" w16cid:durableId="2022538834">
    <w:abstractNumId w:val="23"/>
  </w:num>
  <w:num w:numId="63" w16cid:durableId="440228833">
    <w:abstractNumId w:val="5"/>
  </w:num>
  <w:num w:numId="64" w16cid:durableId="494030307">
    <w:abstractNumId w:val="25"/>
  </w:num>
  <w:num w:numId="65" w16cid:durableId="878857754">
    <w:abstractNumId w:val="49"/>
  </w:num>
  <w:num w:numId="66" w16cid:durableId="1459950239">
    <w:abstractNumId w:val="32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7"/>
  </w:num>
  <w:num w:numId="70" w16cid:durableId="1089153194">
    <w:abstractNumId w:val="28"/>
  </w:num>
  <w:num w:numId="71" w16cid:durableId="709493353">
    <w:abstractNumId w:val="42"/>
  </w:num>
  <w:num w:numId="72" w16cid:durableId="1405180732">
    <w:abstractNumId w:val="43"/>
  </w:num>
  <w:num w:numId="73" w16cid:durableId="818956494">
    <w:abstractNumId w:val="53"/>
  </w:num>
  <w:num w:numId="74" w16cid:durableId="2063794418">
    <w:abstractNumId w:val="55"/>
  </w:num>
  <w:num w:numId="75" w16cid:durableId="1159230554">
    <w:abstractNumId w:val="64"/>
  </w:num>
  <w:num w:numId="76" w16cid:durableId="1270891772">
    <w:abstractNumId w:val="9"/>
  </w:num>
  <w:num w:numId="77" w16cid:durableId="1973515210">
    <w:abstractNumId w:val="18"/>
  </w:num>
  <w:num w:numId="78" w16cid:durableId="1952470314">
    <w:abstractNumId w:val="11"/>
  </w:num>
  <w:num w:numId="79" w16cid:durableId="1313677468">
    <w:abstractNumId w:val="70"/>
  </w:num>
  <w:num w:numId="80" w16cid:durableId="701252141">
    <w:abstractNumId w:val="20"/>
  </w:num>
  <w:num w:numId="81" w16cid:durableId="390886813">
    <w:abstractNumId w:val="2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60AC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63E0E"/>
    <w:rsid w:val="00066F38"/>
    <w:rsid w:val="00080810"/>
    <w:rsid w:val="00083F4F"/>
    <w:rsid w:val="00093B27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4C1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E239C"/>
    <w:rsid w:val="001F7745"/>
    <w:rsid w:val="00220F86"/>
    <w:rsid w:val="00234E43"/>
    <w:rsid w:val="0024497E"/>
    <w:rsid w:val="00244ADE"/>
    <w:rsid w:val="00246561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B074A"/>
    <w:rsid w:val="002B1E4B"/>
    <w:rsid w:val="002D778E"/>
    <w:rsid w:val="002E38EB"/>
    <w:rsid w:val="002E428C"/>
    <w:rsid w:val="002F77DD"/>
    <w:rsid w:val="00310188"/>
    <w:rsid w:val="00311AC1"/>
    <w:rsid w:val="00315316"/>
    <w:rsid w:val="00317905"/>
    <w:rsid w:val="0032177C"/>
    <w:rsid w:val="00321BD7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7520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13745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3FF6"/>
    <w:rsid w:val="004C4212"/>
    <w:rsid w:val="004D0163"/>
    <w:rsid w:val="004D3791"/>
    <w:rsid w:val="004D6741"/>
    <w:rsid w:val="004D7A94"/>
    <w:rsid w:val="004E5185"/>
    <w:rsid w:val="004F0C8B"/>
    <w:rsid w:val="004F76F8"/>
    <w:rsid w:val="00500442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3339"/>
    <w:rsid w:val="00554649"/>
    <w:rsid w:val="00556387"/>
    <w:rsid w:val="005613B3"/>
    <w:rsid w:val="005618EB"/>
    <w:rsid w:val="00561C46"/>
    <w:rsid w:val="00564C38"/>
    <w:rsid w:val="005654DA"/>
    <w:rsid w:val="00574F55"/>
    <w:rsid w:val="00575838"/>
    <w:rsid w:val="00583FAF"/>
    <w:rsid w:val="005857D7"/>
    <w:rsid w:val="00587528"/>
    <w:rsid w:val="005877D7"/>
    <w:rsid w:val="00596B44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10FAA"/>
    <w:rsid w:val="00611056"/>
    <w:rsid w:val="006228B4"/>
    <w:rsid w:val="00640A2C"/>
    <w:rsid w:val="00640B0A"/>
    <w:rsid w:val="00641C6E"/>
    <w:rsid w:val="00641EA5"/>
    <w:rsid w:val="00647676"/>
    <w:rsid w:val="0065040D"/>
    <w:rsid w:val="00652DCB"/>
    <w:rsid w:val="0065309A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1EF"/>
    <w:rsid w:val="006A2C89"/>
    <w:rsid w:val="006A3322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5BF3"/>
    <w:rsid w:val="007271B9"/>
    <w:rsid w:val="007431D7"/>
    <w:rsid w:val="00744107"/>
    <w:rsid w:val="0075359A"/>
    <w:rsid w:val="00753B48"/>
    <w:rsid w:val="0076235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15AB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2541"/>
    <w:rsid w:val="008A4DDA"/>
    <w:rsid w:val="008B2195"/>
    <w:rsid w:val="008C3125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2B9C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6A2F"/>
    <w:rsid w:val="00A2402F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B56DB"/>
    <w:rsid w:val="00AB67CA"/>
    <w:rsid w:val="00AC1489"/>
    <w:rsid w:val="00AD154D"/>
    <w:rsid w:val="00AE0BCA"/>
    <w:rsid w:val="00AE334F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054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2608D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5730"/>
    <w:rsid w:val="00ED23FB"/>
    <w:rsid w:val="00ED5482"/>
    <w:rsid w:val="00EE41D8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B0196"/>
    <w:rsid w:val="00FC1B32"/>
    <w:rsid w:val="00FC260E"/>
    <w:rsid w:val="00FC4921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A1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purl.org/dc/elements/1.1/"/>
    <ds:schemaRef ds:uri="7b1cf317-af41-45ad-8637-b483ded5e117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8903a070-bb70-4b9a-bf08-58e3e1c59c53"/>
    <ds:schemaRef ds:uri="http://purl.org/dc/terms/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186</TotalTime>
  <Pages>7</Pages>
  <Words>2122</Words>
  <Characters>14218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Wiśniewska Julia (PSG)</cp:lastModifiedBy>
  <cp:revision>9</cp:revision>
  <cp:lastPrinted>2026-03-04T07:32:00Z</cp:lastPrinted>
  <dcterms:created xsi:type="dcterms:W3CDTF">2026-02-13T09:30:00Z</dcterms:created>
  <dcterms:modified xsi:type="dcterms:W3CDTF">2026-03-04T08:05:00Z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